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B82" w:rsidRDefault="006E2B82" w:rsidP="00406F22">
      <w:pPr>
        <w:outlineLvl w:val="0"/>
      </w:pPr>
    </w:p>
    <w:p w:rsidR="006E2B82" w:rsidRPr="00665916" w:rsidRDefault="006E2B82" w:rsidP="00977F39">
      <w:pPr>
        <w:jc w:val="center"/>
        <w:outlineLvl w:val="0"/>
        <w:rPr>
          <w:b/>
          <w:bCs/>
          <w:u w:val="single"/>
        </w:rPr>
      </w:pPr>
      <w:r w:rsidRPr="00665916">
        <w:t xml:space="preserve">Протоколы классов-команд </w:t>
      </w:r>
      <w:r w:rsidRPr="00665916">
        <w:rPr>
          <w:b/>
          <w:bCs/>
          <w:u w:val="single"/>
        </w:rPr>
        <w:t xml:space="preserve">«Президентские состязания» </w:t>
      </w:r>
    </w:p>
    <w:p w:rsidR="006E2B82" w:rsidRDefault="006E2B82" w:rsidP="00977F39">
      <w:pPr>
        <w:jc w:val="center"/>
        <w:outlineLvl w:val="0"/>
        <w:rPr>
          <w:b/>
          <w:bCs/>
          <w:u w:val="single"/>
        </w:rPr>
      </w:pPr>
    </w:p>
    <w:p w:rsidR="006E2B82" w:rsidRPr="00665916" w:rsidRDefault="006E2B82" w:rsidP="00977F39">
      <w:pPr>
        <w:jc w:val="center"/>
        <w:outlineLvl w:val="0"/>
      </w:pPr>
      <w:r>
        <w:rPr>
          <w:b/>
          <w:bCs/>
          <w:u w:val="single"/>
        </w:rPr>
        <w:t>МАОУ «СОШ №4» г.Нурлат Республики Татарстан</w:t>
      </w:r>
    </w:p>
    <w:p w:rsidR="006E2B82" w:rsidRPr="00665916" w:rsidRDefault="006E2B82" w:rsidP="00977F39">
      <w:pPr>
        <w:jc w:val="center"/>
        <w:outlineLvl w:val="0"/>
      </w:pPr>
    </w:p>
    <w:p w:rsidR="006E2B82" w:rsidRPr="00665916" w:rsidRDefault="006E2B82" w:rsidP="00977F39">
      <w:pPr>
        <w:outlineLvl w:val="0"/>
        <w:rPr>
          <w:b/>
          <w:bCs/>
        </w:rPr>
      </w:pPr>
      <w:r w:rsidRPr="00665916">
        <w:rPr>
          <w:b/>
          <w:bCs/>
        </w:rPr>
        <w:t xml:space="preserve"> </w:t>
      </w:r>
      <w:r>
        <w:rPr>
          <w:b/>
          <w:bCs/>
        </w:rPr>
        <w:t>8</w:t>
      </w:r>
      <w:r w:rsidRPr="00665916">
        <w:rPr>
          <w:b/>
          <w:bCs/>
        </w:rPr>
        <w:t xml:space="preserve"> класс</w:t>
      </w:r>
    </w:p>
    <w:p w:rsidR="006E2B82" w:rsidRDefault="006E2B82"/>
    <w:tbl>
      <w:tblPr>
        <w:tblW w:w="15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998"/>
        <w:gridCol w:w="1156"/>
        <w:gridCol w:w="1081"/>
        <w:gridCol w:w="1156"/>
        <w:gridCol w:w="854"/>
        <w:gridCol w:w="506"/>
        <w:gridCol w:w="2267"/>
        <w:gridCol w:w="978"/>
        <w:gridCol w:w="1156"/>
        <w:gridCol w:w="1074"/>
        <w:gridCol w:w="1156"/>
        <w:gridCol w:w="881"/>
      </w:tblGrid>
      <w:tr w:rsidR="006E2B82" w:rsidRPr="00665916" w:rsidTr="00542E6E">
        <w:tc>
          <w:tcPr>
            <w:tcW w:w="2552" w:type="dxa"/>
          </w:tcPr>
          <w:p w:rsidR="006E2B82" w:rsidRPr="00665916" w:rsidRDefault="006E2B82" w:rsidP="00542E6E">
            <w:pPr>
              <w:jc w:val="center"/>
            </w:pPr>
            <w:r w:rsidRPr="00665916">
              <w:t xml:space="preserve">Ф.И. </w:t>
            </w:r>
          </w:p>
        </w:tc>
        <w:tc>
          <w:tcPr>
            <w:tcW w:w="5245" w:type="dxa"/>
            <w:gridSpan w:val="5"/>
          </w:tcPr>
          <w:p w:rsidR="006E2B82" w:rsidRPr="00542E6E" w:rsidRDefault="006E2B82" w:rsidP="00542E6E">
            <w:pPr>
              <w:jc w:val="center"/>
              <w:rPr>
                <w:b/>
                <w:bCs/>
              </w:rPr>
            </w:pPr>
            <w:r w:rsidRPr="00665916">
              <w:rPr>
                <w:b/>
                <w:bCs/>
              </w:rPr>
              <w:t>мальчики</w:t>
            </w:r>
          </w:p>
          <w:p w:rsidR="006E2B82" w:rsidRPr="00665916" w:rsidRDefault="006E2B82" w:rsidP="00542E6E"/>
        </w:tc>
        <w:tc>
          <w:tcPr>
            <w:tcW w:w="506" w:type="dxa"/>
            <w:vMerge w:val="restart"/>
          </w:tcPr>
          <w:p w:rsidR="006E2B82" w:rsidRPr="00665916" w:rsidRDefault="006E2B82" w:rsidP="00542E6E">
            <w:pPr>
              <w:rPr>
                <w:sz w:val="20"/>
                <w:szCs w:val="20"/>
              </w:rPr>
            </w:pPr>
          </w:p>
          <w:p w:rsidR="006E2B82" w:rsidRPr="00665916" w:rsidRDefault="006E2B82" w:rsidP="00542E6E">
            <w:pPr>
              <w:rPr>
                <w:sz w:val="20"/>
                <w:szCs w:val="20"/>
              </w:rPr>
            </w:pPr>
          </w:p>
          <w:p w:rsidR="006E2B82" w:rsidRPr="00665916" w:rsidRDefault="006E2B82" w:rsidP="00542E6E">
            <w:pPr>
              <w:jc w:val="center"/>
            </w:pPr>
          </w:p>
        </w:tc>
        <w:tc>
          <w:tcPr>
            <w:tcW w:w="2267" w:type="dxa"/>
          </w:tcPr>
          <w:p w:rsidR="006E2B82" w:rsidRPr="00665916" w:rsidRDefault="006E2B82" w:rsidP="00542E6E">
            <w:pPr>
              <w:jc w:val="center"/>
            </w:pPr>
            <w:r w:rsidRPr="00665916">
              <w:t>Ф.И.</w:t>
            </w:r>
          </w:p>
        </w:tc>
        <w:tc>
          <w:tcPr>
            <w:tcW w:w="5245" w:type="dxa"/>
            <w:gridSpan w:val="5"/>
          </w:tcPr>
          <w:p w:rsidR="006E2B82" w:rsidRPr="00542E6E" w:rsidRDefault="006E2B82" w:rsidP="00542E6E">
            <w:pPr>
              <w:jc w:val="center"/>
              <w:rPr>
                <w:b/>
                <w:bCs/>
              </w:rPr>
            </w:pPr>
            <w:r w:rsidRPr="00665916">
              <w:rPr>
                <w:b/>
                <w:bCs/>
              </w:rPr>
              <w:t>девочки</w:t>
            </w:r>
          </w:p>
          <w:p w:rsidR="006E2B82" w:rsidRPr="00665916" w:rsidRDefault="006E2B82" w:rsidP="00542E6E">
            <w:pPr>
              <w:jc w:val="center"/>
            </w:pPr>
          </w:p>
        </w:tc>
      </w:tr>
      <w:tr w:rsidR="006E2B82" w:rsidRPr="00665916" w:rsidTr="00542E6E">
        <w:tc>
          <w:tcPr>
            <w:tcW w:w="2552" w:type="dxa"/>
          </w:tcPr>
          <w:p w:rsidR="006E2B82" w:rsidRPr="00665916" w:rsidRDefault="006E2B82" w:rsidP="00542E6E"/>
        </w:tc>
        <w:tc>
          <w:tcPr>
            <w:tcW w:w="998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Подтяги-вание на перекла-дине (кол-во раз)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Подъём туловища из положения лёжа на спине (кол-во раз)</w:t>
            </w:r>
          </w:p>
        </w:tc>
        <w:tc>
          <w:tcPr>
            <w:tcW w:w="1081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 xml:space="preserve">Прыжок в длину с места 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Наклон вперёд из положения сидя</w:t>
            </w:r>
          </w:p>
        </w:tc>
        <w:tc>
          <w:tcPr>
            <w:tcW w:w="854" w:type="dxa"/>
          </w:tcPr>
          <w:p w:rsidR="006E2B82" w:rsidRPr="00665916" w:rsidRDefault="006E2B82" w:rsidP="00542E6E">
            <w:pPr>
              <w:jc w:val="center"/>
              <w:rPr>
                <w:b/>
                <w:bCs/>
                <w:sz w:val="20"/>
                <w:szCs w:val="20"/>
              </w:rPr>
            </w:pPr>
            <w:r w:rsidRPr="00665916">
              <w:rPr>
                <w:b/>
                <w:bCs/>
                <w:sz w:val="20"/>
                <w:szCs w:val="20"/>
              </w:rPr>
              <w:t>балл</w:t>
            </w:r>
          </w:p>
        </w:tc>
        <w:tc>
          <w:tcPr>
            <w:tcW w:w="506" w:type="dxa"/>
            <w:vMerge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6E2B82" w:rsidRPr="00665916" w:rsidRDefault="006E2B82" w:rsidP="00542E6E">
            <w:pPr>
              <w:jc w:val="center"/>
            </w:pPr>
          </w:p>
        </w:tc>
        <w:tc>
          <w:tcPr>
            <w:tcW w:w="978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Отжи-мание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Подъём туловища из положения лёжа на спине</w:t>
            </w:r>
          </w:p>
        </w:tc>
        <w:tc>
          <w:tcPr>
            <w:tcW w:w="1074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 xml:space="preserve">Прыжок в длину с места 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  <w:rPr>
                <w:sz w:val="20"/>
                <w:szCs w:val="20"/>
              </w:rPr>
            </w:pPr>
            <w:r w:rsidRPr="00665916">
              <w:rPr>
                <w:sz w:val="20"/>
                <w:szCs w:val="20"/>
              </w:rPr>
              <w:t>Наклон вперёд из положения сидя</w:t>
            </w:r>
          </w:p>
        </w:tc>
        <w:tc>
          <w:tcPr>
            <w:tcW w:w="881" w:type="dxa"/>
          </w:tcPr>
          <w:p w:rsidR="006E2B82" w:rsidRPr="00665916" w:rsidRDefault="006E2B82" w:rsidP="00542E6E">
            <w:pPr>
              <w:jc w:val="center"/>
              <w:rPr>
                <w:b/>
                <w:bCs/>
                <w:sz w:val="20"/>
                <w:szCs w:val="20"/>
              </w:rPr>
            </w:pPr>
            <w:r w:rsidRPr="00665916">
              <w:rPr>
                <w:b/>
                <w:bCs/>
                <w:sz w:val="20"/>
                <w:szCs w:val="20"/>
              </w:rPr>
              <w:t xml:space="preserve">Балл </w:t>
            </w:r>
          </w:p>
        </w:tc>
      </w:tr>
      <w:tr w:rsidR="006E2B82" w:rsidRPr="00665916" w:rsidTr="00542E6E">
        <w:tc>
          <w:tcPr>
            <w:tcW w:w="2552" w:type="dxa"/>
          </w:tcPr>
          <w:p w:rsidR="006E2B82" w:rsidRPr="00406F22" w:rsidRDefault="006E2B82" w:rsidP="00542E6E">
            <w:r w:rsidRPr="00406F22">
              <w:t>1</w:t>
            </w:r>
            <w:r w:rsidRPr="00406F22">
              <w:rPr>
                <w:color w:val="000000"/>
                <w:shd w:val="clear" w:color="auto" w:fill="FFFFFF"/>
              </w:rPr>
              <w:t xml:space="preserve"> Хисамов Дамир Русланович</w:t>
            </w:r>
          </w:p>
        </w:tc>
        <w:tc>
          <w:tcPr>
            <w:tcW w:w="998" w:type="dxa"/>
          </w:tcPr>
          <w:p w:rsidR="006E2B82" w:rsidRPr="00406F22" w:rsidRDefault="006E2B82" w:rsidP="00542E6E">
            <w:pPr>
              <w:jc w:val="center"/>
            </w:pPr>
            <w:r>
              <w:t>0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20</w:t>
            </w:r>
          </w:p>
        </w:tc>
        <w:tc>
          <w:tcPr>
            <w:tcW w:w="1081" w:type="dxa"/>
          </w:tcPr>
          <w:p w:rsidR="006E2B82" w:rsidRPr="00406F22" w:rsidRDefault="006E2B82" w:rsidP="00542E6E">
            <w:pPr>
              <w:jc w:val="center"/>
            </w:pPr>
            <w:r>
              <w:t>205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6</w:t>
            </w:r>
          </w:p>
        </w:tc>
        <w:tc>
          <w:tcPr>
            <w:tcW w:w="854" w:type="dxa"/>
          </w:tcPr>
          <w:p w:rsidR="006E2B82" w:rsidRPr="00406F22" w:rsidRDefault="006E2B82" w:rsidP="00542E6E">
            <w:r>
              <w:t>64</w:t>
            </w:r>
          </w:p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Pr="00406F22" w:rsidRDefault="006E2B82" w:rsidP="00542E6E">
            <w:r w:rsidRPr="00406F22">
              <w:t>1</w:t>
            </w:r>
            <w:r w:rsidRPr="00406F22">
              <w:rPr>
                <w:color w:val="000000"/>
                <w:shd w:val="clear" w:color="auto" w:fill="FFFFFF"/>
              </w:rPr>
              <w:t xml:space="preserve"> Блинова Дарья Николаевна</w:t>
            </w:r>
          </w:p>
        </w:tc>
        <w:tc>
          <w:tcPr>
            <w:tcW w:w="978" w:type="dxa"/>
          </w:tcPr>
          <w:p w:rsidR="006E2B82" w:rsidRPr="00665916" w:rsidRDefault="006E2B82" w:rsidP="00542E6E">
            <w:pPr>
              <w:jc w:val="center"/>
            </w:pPr>
            <w:r>
              <w:t>5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18</w:t>
            </w:r>
          </w:p>
        </w:tc>
        <w:tc>
          <w:tcPr>
            <w:tcW w:w="1074" w:type="dxa"/>
          </w:tcPr>
          <w:p w:rsidR="006E2B82" w:rsidRPr="00665916" w:rsidRDefault="006E2B82" w:rsidP="00542E6E">
            <w:pPr>
              <w:jc w:val="center"/>
            </w:pPr>
            <w:r>
              <w:t>150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9</w:t>
            </w:r>
          </w:p>
        </w:tc>
        <w:tc>
          <w:tcPr>
            <w:tcW w:w="881" w:type="dxa"/>
          </w:tcPr>
          <w:p w:rsidR="006E2B82" w:rsidRPr="00665916" w:rsidRDefault="006E2B82" w:rsidP="00542E6E">
            <w:r>
              <w:t>54</w:t>
            </w:r>
          </w:p>
        </w:tc>
      </w:tr>
      <w:tr w:rsidR="006E2B82" w:rsidRPr="00665916" w:rsidTr="00542E6E">
        <w:tc>
          <w:tcPr>
            <w:tcW w:w="2552" w:type="dxa"/>
          </w:tcPr>
          <w:p w:rsidR="006E2B82" w:rsidRPr="00406F22" w:rsidRDefault="006E2B82" w:rsidP="00542E6E">
            <w:r w:rsidRPr="00406F22">
              <w:t>2</w:t>
            </w:r>
            <w:r w:rsidRPr="00406F22">
              <w:rPr>
                <w:color w:val="000000"/>
                <w:shd w:val="clear" w:color="auto" w:fill="FFFFFF"/>
              </w:rPr>
              <w:t xml:space="preserve"> Бархаткин Данил Сергеевич</w:t>
            </w:r>
          </w:p>
        </w:tc>
        <w:tc>
          <w:tcPr>
            <w:tcW w:w="998" w:type="dxa"/>
          </w:tcPr>
          <w:p w:rsidR="006E2B82" w:rsidRPr="00406F22" w:rsidRDefault="006E2B82" w:rsidP="00542E6E">
            <w:pPr>
              <w:jc w:val="center"/>
            </w:pPr>
            <w:r>
              <w:t>21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28</w:t>
            </w:r>
          </w:p>
        </w:tc>
        <w:tc>
          <w:tcPr>
            <w:tcW w:w="1081" w:type="dxa"/>
          </w:tcPr>
          <w:p w:rsidR="006E2B82" w:rsidRPr="00406F22" w:rsidRDefault="006E2B82" w:rsidP="00542E6E">
            <w:pPr>
              <w:jc w:val="center"/>
            </w:pPr>
            <w:r>
              <w:t>218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23</w:t>
            </w:r>
          </w:p>
        </w:tc>
        <w:tc>
          <w:tcPr>
            <w:tcW w:w="854" w:type="dxa"/>
          </w:tcPr>
          <w:p w:rsidR="006E2B82" w:rsidRPr="00406F22" w:rsidRDefault="006E2B82" w:rsidP="00542E6E">
            <w:r>
              <w:t>193</w:t>
            </w:r>
          </w:p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Pr="00406F22" w:rsidRDefault="006E2B82" w:rsidP="00542E6E">
            <w:r w:rsidRPr="00406F22">
              <w:t>2</w:t>
            </w:r>
            <w:r w:rsidRPr="00406F22">
              <w:rPr>
                <w:color w:val="000000"/>
                <w:shd w:val="clear" w:color="auto" w:fill="FFFFFF"/>
              </w:rPr>
              <w:t xml:space="preserve"> Казакова Юлия Вячеславовна</w:t>
            </w:r>
          </w:p>
        </w:tc>
        <w:tc>
          <w:tcPr>
            <w:tcW w:w="978" w:type="dxa"/>
          </w:tcPr>
          <w:p w:rsidR="006E2B82" w:rsidRPr="00665916" w:rsidRDefault="006E2B82" w:rsidP="00542E6E">
            <w:pPr>
              <w:jc w:val="center"/>
            </w:pPr>
            <w:r>
              <w:t>24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25</w:t>
            </w:r>
          </w:p>
        </w:tc>
        <w:tc>
          <w:tcPr>
            <w:tcW w:w="1074" w:type="dxa"/>
          </w:tcPr>
          <w:p w:rsidR="006E2B82" w:rsidRPr="00665916" w:rsidRDefault="006E2B82" w:rsidP="00542E6E">
            <w:pPr>
              <w:jc w:val="center"/>
            </w:pPr>
            <w:r>
              <w:t>155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13</w:t>
            </w:r>
          </w:p>
        </w:tc>
        <w:tc>
          <w:tcPr>
            <w:tcW w:w="881" w:type="dxa"/>
          </w:tcPr>
          <w:p w:rsidR="006E2B82" w:rsidRPr="00665916" w:rsidRDefault="006E2B82" w:rsidP="00542E6E">
            <w:r>
              <w:t>109</w:t>
            </w:r>
          </w:p>
        </w:tc>
      </w:tr>
      <w:tr w:rsidR="006E2B82" w:rsidRPr="00665916" w:rsidTr="00542E6E">
        <w:tc>
          <w:tcPr>
            <w:tcW w:w="2552" w:type="dxa"/>
          </w:tcPr>
          <w:p w:rsidR="006E2B82" w:rsidRPr="00406F22" w:rsidRDefault="006E2B82" w:rsidP="00542E6E">
            <w:r w:rsidRPr="00406F22">
              <w:t>3</w:t>
            </w:r>
            <w:r w:rsidRPr="00406F22">
              <w:rPr>
                <w:color w:val="000000"/>
                <w:shd w:val="clear" w:color="auto" w:fill="FFFFFF"/>
              </w:rPr>
              <w:t xml:space="preserve"> Белоусов Макар Викторович</w:t>
            </w:r>
          </w:p>
        </w:tc>
        <w:tc>
          <w:tcPr>
            <w:tcW w:w="998" w:type="dxa"/>
          </w:tcPr>
          <w:p w:rsidR="006E2B82" w:rsidRPr="00406F22" w:rsidRDefault="006E2B82" w:rsidP="00542E6E">
            <w:pPr>
              <w:jc w:val="center"/>
            </w:pPr>
            <w:r>
              <w:t>5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30</w:t>
            </w:r>
          </w:p>
        </w:tc>
        <w:tc>
          <w:tcPr>
            <w:tcW w:w="1081" w:type="dxa"/>
          </w:tcPr>
          <w:p w:rsidR="006E2B82" w:rsidRPr="00406F22" w:rsidRDefault="006E2B82" w:rsidP="00542E6E">
            <w:pPr>
              <w:jc w:val="center"/>
            </w:pPr>
            <w:r>
              <w:t>197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19</w:t>
            </w:r>
          </w:p>
        </w:tc>
        <w:tc>
          <w:tcPr>
            <w:tcW w:w="854" w:type="dxa"/>
          </w:tcPr>
          <w:p w:rsidR="006E2B82" w:rsidRPr="00406F22" w:rsidRDefault="006E2B82" w:rsidP="00542E6E">
            <w:r>
              <w:t>126</w:t>
            </w:r>
          </w:p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Pr="00406F22" w:rsidRDefault="006E2B82" w:rsidP="00542E6E">
            <w:r w:rsidRPr="00406F22">
              <w:t>3</w:t>
            </w:r>
            <w:r w:rsidRPr="00406F22">
              <w:rPr>
                <w:color w:val="000000"/>
                <w:shd w:val="clear" w:color="auto" w:fill="FFFFFF"/>
              </w:rPr>
              <w:t xml:space="preserve"> Кандалина Диана Дмитриевна</w:t>
            </w:r>
          </w:p>
        </w:tc>
        <w:tc>
          <w:tcPr>
            <w:tcW w:w="978" w:type="dxa"/>
          </w:tcPr>
          <w:p w:rsidR="006E2B82" w:rsidRPr="00665916" w:rsidRDefault="006E2B82" w:rsidP="00542E6E">
            <w:pPr>
              <w:jc w:val="center"/>
            </w:pPr>
            <w:r>
              <w:t>23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20</w:t>
            </w:r>
          </w:p>
        </w:tc>
        <w:tc>
          <w:tcPr>
            <w:tcW w:w="1074" w:type="dxa"/>
          </w:tcPr>
          <w:p w:rsidR="006E2B82" w:rsidRPr="00665916" w:rsidRDefault="006E2B82" w:rsidP="00542E6E">
            <w:pPr>
              <w:jc w:val="center"/>
            </w:pPr>
            <w:r>
              <w:t>160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9</w:t>
            </w:r>
          </w:p>
        </w:tc>
        <w:tc>
          <w:tcPr>
            <w:tcW w:w="881" w:type="dxa"/>
          </w:tcPr>
          <w:p w:rsidR="006E2B82" w:rsidRPr="00665916" w:rsidRDefault="006E2B82" w:rsidP="00542E6E">
            <w:r>
              <w:t>91</w:t>
            </w:r>
          </w:p>
        </w:tc>
      </w:tr>
      <w:tr w:rsidR="006E2B82" w:rsidRPr="00665916" w:rsidTr="00542E6E">
        <w:tc>
          <w:tcPr>
            <w:tcW w:w="2552" w:type="dxa"/>
          </w:tcPr>
          <w:p w:rsidR="006E2B82" w:rsidRPr="00406F22" w:rsidRDefault="006E2B82" w:rsidP="00542E6E">
            <w:r w:rsidRPr="00406F22">
              <w:t>4</w:t>
            </w:r>
            <w:r w:rsidRPr="00406F22">
              <w:rPr>
                <w:color w:val="000000"/>
                <w:shd w:val="clear" w:color="auto" w:fill="FFFFFF"/>
              </w:rPr>
              <w:t xml:space="preserve"> Водолевский Данил Эдуардович</w:t>
            </w:r>
          </w:p>
        </w:tc>
        <w:tc>
          <w:tcPr>
            <w:tcW w:w="998" w:type="dxa"/>
          </w:tcPr>
          <w:p w:rsidR="006E2B82" w:rsidRPr="00406F22" w:rsidRDefault="006E2B82" w:rsidP="00542E6E">
            <w:pPr>
              <w:jc w:val="center"/>
            </w:pPr>
            <w:r>
              <w:t>0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25</w:t>
            </w:r>
          </w:p>
        </w:tc>
        <w:tc>
          <w:tcPr>
            <w:tcW w:w="1081" w:type="dxa"/>
          </w:tcPr>
          <w:p w:rsidR="006E2B82" w:rsidRPr="00406F22" w:rsidRDefault="006E2B82" w:rsidP="00542E6E">
            <w:pPr>
              <w:jc w:val="center"/>
            </w:pPr>
            <w:r>
              <w:t>188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5</w:t>
            </w:r>
          </w:p>
        </w:tc>
        <w:tc>
          <w:tcPr>
            <w:tcW w:w="854" w:type="dxa"/>
          </w:tcPr>
          <w:p w:rsidR="006E2B82" w:rsidRPr="00406F22" w:rsidRDefault="006E2B82" w:rsidP="00542E6E">
            <w:r>
              <w:t>61</w:t>
            </w:r>
          </w:p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Pr="00406F22" w:rsidRDefault="006E2B82" w:rsidP="00542E6E">
            <w:r w:rsidRPr="00406F22">
              <w:t>4</w:t>
            </w:r>
            <w:r w:rsidRPr="00406F22">
              <w:rPr>
                <w:color w:val="000000"/>
                <w:shd w:val="clear" w:color="auto" w:fill="FFFFFF"/>
              </w:rPr>
              <w:t xml:space="preserve"> Матвеева Злата Алексеевна</w:t>
            </w:r>
          </w:p>
        </w:tc>
        <w:tc>
          <w:tcPr>
            <w:tcW w:w="978" w:type="dxa"/>
          </w:tcPr>
          <w:p w:rsidR="006E2B82" w:rsidRPr="00665916" w:rsidRDefault="006E2B82" w:rsidP="00542E6E">
            <w:pPr>
              <w:jc w:val="center"/>
            </w:pPr>
            <w:r>
              <w:t>10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19</w:t>
            </w:r>
          </w:p>
        </w:tc>
        <w:tc>
          <w:tcPr>
            <w:tcW w:w="1074" w:type="dxa"/>
          </w:tcPr>
          <w:p w:rsidR="006E2B82" w:rsidRPr="00665916" w:rsidRDefault="006E2B82" w:rsidP="00542E6E">
            <w:pPr>
              <w:jc w:val="center"/>
            </w:pPr>
            <w:r>
              <w:t>160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8</w:t>
            </w:r>
          </w:p>
        </w:tc>
        <w:tc>
          <w:tcPr>
            <w:tcW w:w="881" w:type="dxa"/>
          </w:tcPr>
          <w:p w:rsidR="006E2B82" w:rsidRPr="00665916" w:rsidRDefault="006E2B82" w:rsidP="00542E6E">
            <w:r>
              <w:t>63</w:t>
            </w:r>
          </w:p>
        </w:tc>
      </w:tr>
      <w:tr w:rsidR="006E2B82" w:rsidRPr="00665916" w:rsidTr="00542E6E">
        <w:tc>
          <w:tcPr>
            <w:tcW w:w="2552" w:type="dxa"/>
          </w:tcPr>
          <w:p w:rsidR="006E2B82" w:rsidRPr="00406F22" w:rsidRDefault="006E2B82" w:rsidP="00542E6E">
            <w:r w:rsidRPr="00406F22">
              <w:t>5</w:t>
            </w:r>
            <w:r w:rsidRPr="00406F22">
              <w:rPr>
                <w:color w:val="000000"/>
                <w:shd w:val="clear" w:color="auto" w:fill="FFFFFF"/>
              </w:rPr>
              <w:t xml:space="preserve"> Краснов Семен Валерьевич</w:t>
            </w:r>
          </w:p>
        </w:tc>
        <w:tc>
          <w:tcPr>
            <w:tcW w:w="998" w:type="dxa"/>
          </w:tcPr>
          <w:p w:rsidR="006E2B82" w:rsidRPr="00406F22" w:rsidRDefault="006E2B82" w:rsidP="00542E6E">
            <w:pPr>
              <w:jc w:val="center"/>
            </w:pPr>
            <w:r>
              <w:t>0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20</w:t>
            </w:r>
          </w:p>
        </w:tc>
        <w:tc>
          <w:tcPr>
            <w:tcW w:w="1081" w:type="dxa"/>
          </w:tcPr>
          <w:p w:rsidR="006E2B82" w:rsidRPr="00406F22" w:rsidRDefault="006E2B82" w:rsidP="00542E6E">
            <w:pPr>
              <w:jc w:val="center"/>
            </w:pPr>
            <w:r>
              <w:t>165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8</w:t>
            </w:r>
          </w:p>
        </w:tc>
        <w:tc>
          <w:tcPr>
            <w:tcW w:w="854" w:type="dxa"/>
          </w:tcPr>
          <w:p w:rsidR="006E2B82" w:rsidRPr="00406F22" w:rsidRDefault="006E2B82" w:rsidP="00542E6E">
            <w:r>
              <w:t>50</w:t>
            </w:r>
          </w:p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Pr="00406F22" w:rsidRDefault="006E2B82" w:rsidP="00542E6E">
            <w:r w:rsidRPr="00406F22">
              <w:t>5</w:t>
            </w:r>
            <w:r w:rsidRPr="00406F22">
              <w:rPr>
                <w:color w:val="000000"/>
                <w:shd w:val="clear" w:color="auto" w:fill="FFFFFF"/>
              </w:rPr>
              <w:t xml:space="preserve"> Новикова Алина Инсафовна</w:t>
            </w:r>
          </w:p>
        </w:tc>
        <w:tc>
          <w:tcPr>
            <w:tcW w:w="978" w:type="dxa"/>
          </w:tcPr>
          <w:p w:rsidR="006E2B82" w:rsidRPr="00665916" w:rsidRDefault="006E2B82" w:rsidP="00542E6E">
            <w:pPr>
              <w:jc w:val="center"/>
            </w:pPr>
            <w:r>
              <w:t>5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15</w:t>
            </w:r>
          </w:p>
        </w:tc>
        <w:tc>
          <w:tcPr>
            <w:tcW w:w="1074" w:type="dxa"/>
          </w:tcPr>
          <w:p w:rsidR="006E2B82" w:rsidRPr="00665916" w:rsidRDefault="006E2B82" w:rsidP="00542E6E">
            <w:pPr>
              <w:jc w:val="center"/>
            </w:pPr>
            <w:r>
              <w:t>150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10</w:t>
            </w:r>
          </w:p>
        </w:tc>
        <w:tc>
          <w:tcPr>
            <w:tcW w:w="881" w:type="dxa"/>
          </w:tcPr>
          <w:p w:rsidR="006E2B82" w:rsidRPr="00665916" w:rsidRDefault="006E2B82" w:rsidP="00542E6E">
            <w:r>
              <w:t>54</w:t>
            </w:r>
          </w:p>
        </w:tc>
      </w:tr>
      <w:tr w:rsidR="006E2B82" w:rsidRPr="00665916" w:rsidTr="00542E6E">
        <w:tc>
          <w:tcPr>
            <w:tcW w:w="2552" w:type="dxa"/>
          </w:tcPr>
          <w:p w:rsidR="006E2B82" w:rsidRPr="00406F22" w:rsidRDefault="006E2B82" w:rsidP="00542E6E">
            <w:r w:rsidRPr="00406F22">
              <w:t>6</w:t>
            </w:r>
            <w:r w:rsidRPr="00406F22">
              <w:rPr>
                <w:color w:val="000000"/>
                <w:shd w:val="clear" w:color="auto" w:fill="FFFFFF"/>
              </w:rPr>
              <w:t xml:space="preserve"> Нурутдинов Ильнар Ильнурович</w:t>
            </w:r>
          </w:p>
        </w:tc>
        <w:tc>
          <w:tcPr>
            <w:tcW w:w="998" w:type="dxa"/>
          </w:tcPr>
          <w:p w:rsidR="006E2B82" w:rsidRPr="00406F22" w:rsidRDefault="006E2B82" w:rsidP="00542E6E">
            <w:pPr>
              <w:jc w:val="center"/>
            </w:pPr>
            <w:r>
              <w:t>6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25</w:t>
            </w:r>
          </w:p>
        </w:tc>
        <w:tc>
          <w:tcPr>
            <w:tcW w:w="1081" w:type="dxa"/>
          </w:tcPr>
          <w:p w:rsidR="006E2B82" w:rsidRPr="00406F22" w:rsidRDefault="006E2B82" w:rsidP="00542E6E">
            <w:pPr>
              <w:jc w:val="center"/>
            </w:pPr>
            <w:r>
              <w:t>187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14</w:t>
            </w:r>
          </w:p>
        </w:tc>
        <w:tc>
          <w:tcPr>
            <w:tcW w:w="854" w:type="dxa"/>
          </w:tcPr>
          <w:p w:rsidR="006E2B82" w:rsidRPr="00406F22" w:rsidRDefault="006E2B82" w:rsidP="00542E6E">
            <w:r>
              <w:t>101</w:t>
            </w:r>
          </w:p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Pr="00406F22" w:rsidRDefault="006E2B82" w:rsidP="00542E6E">
            <w:r w:rsidRPr="00406F22">
              <w:t>6</w:t>
            </w:r>
            <w:r w:rsidRPr="00406F22">
              <w:rPr>
                <w:color w:val="000000"/>
                <w:shd w:val="clear" w:color="auto" w:fill="FFFFFF"/>
              </w:rPr>
              <w:t xml:space="preserve"> Павлова Анна Владимировна</w:t>
            </w:r>
          </w:p>
        </w:tc>
        <w:tc>
          <w:tcPr>
            <w:tcW w:w="978" w:type="dxa"/>
          </w:tcPr>
          <w:p w:rsidR="006E2B82" w:rsidRPr="00665916" w:rsidRDefault="006E2B82" w:rsidP="00542E6E">
            <w:pPr>
              <w:jc w:val="center"/>
            </w:pPr>
            <w:r>
              <w:t>15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25</w:t>
            </w:r>
          </w:p>
        </w:tc>
        <w:tc>
          <w:tcPr>
            <w:tcW w:w="1074" w:type="dxa"/>
          </w:tcPr>
          <w:p w:rsidR="006E2B82" w:rsidRPr="00665916" w:rsidRDefault="006E2B82" w:rsidP="00542E6E">
            <w:pPr>
              <w:jc w:val="center"/>
            </w:pPr>
            <w:r>
              <w:t>165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11</w:t>
            </w:r>
          </w:p>
        </w:tc>
        <w:tc>
          <w:tcPr>
            <w:tcW w:w="881" w:type="dxa"/>
          </w:tcPr>
          <w:p w:rsidR="006E2B82" w:rsidRPr="00665916" w:rsidRDefault="006E2B82" w:rsidP="00542E6E">
            <w:r>
              <w:t>92</w:t>
            </w:r>
          </w:p>
        </w:tc>
      </w:tr>
      <w:tr w:rsidR="006E2B82" w:rsidRPr="00665916" w:rsidTr="00542E6E">
        <w:tc>
          <w:tcPr>
            <w:tcW w:w="2552" w:type="dxa"/>
          </w:tcPr>
          <w:p w:rsidR="006E2B82" w:rsidRPr="00406F22" w:rsidRDefault="006E2B82" w:rsidP="00542E6E">
            <w:r w:rsidRPr="00406F22">
              <w:t>7</w:t>
            </w:r>
            <w:r w:rsidRPr="00406F22">
              <w:rPr>
                <w:color w:val="000000"/>
                <w:shd w:val="clear" w:color="auto" w:fill="FFFFFF"/>
              </w:rPr>
              <w:t xml:space="preserve"> Павлов Родион Дмитриевич</w:t>
            </w:r>
          </w:p>
        </w:tc>
        <w:tc>
          <w:tcPr>
            <w:tcW w:w="998" w:type="dxa"/>
          </w:tcPr>
          <w:p w:rsidR="006E2B82" w:rsidRPr="00406F22" w:rsidRDefault="006E2B82" w:rsidP="00542E6E">
            <w:pPr>
              <w:jc w:val="center"/>
            </w:pPr>
            <w:r>
              <w:t>5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23</w:t>
            </w:r>
          </w:p>
        </w:tc>
        <w:tc>
          <w:tcPr>
            <w:tcW w:w="1081" w:type="dxa"/>
          </w:tcPr>
          <w:p w:rsidR="006E2B82" w:rsidRPr="00406F22" w:rsidRDefault="006E2B82" w:rsidP="00542E6E">
            <w:pPr>
              <w:jc w:val="center"/>
            </w:pPr>
            <w:r>
              <w:t>187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14</w:t>
            </w:r>
          </w:p>
        </w:tc>
        <w:tc>
          <w:tcPr>
            <w:tcW w:w="854" w:type="dxa"/>
          </w:tcPr>
          <w:p w:rsidR="006E2B82" w:rsidRPr="00406F22" w:rsidRDefault="006E2B82" w:rsidP="00542E6E">
            <w:r>
              <w:t>94</w:t>
            </w:r>
          </w:p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Pr="00406F22" w:rsidRDefault="006E2B82" w:rsidP="00542E6E">
            <w:r w:rsidRPr="00406F22">
              <w:t>7</w:t>
            </w:r>
            <w:r w:rsidRPr="00406F22">
              <w:rPr>
                <w:color w:val="000000"/>
                <w:shd w:val="clear" w:color="auto" w:fill="FFFFFF"/>
              </w:rPr>
              <w:t xml:space="preserve"> Шмидт Ангелина Евгеньевна</w:t>
            </w:r>
          </w:p>
        </w:tc>
        <w:tc>
          <w:tcPr>
            <w:tcW w:w="978" w:type="dxa"/>
          </w:tcPr>
          <w:p w:rsidR="006E2B82" w:rsidRPr="00665916" w:rsidRDefault="006E2B82" w:rsidP="00542E6E">
            <w:pPr>
              <w:jc w:val="center"/>
            </w:pPr>
            <w:r>
              <w:t>10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20</w:t>
            </w:r>
          </w:p>
        </w:tc>
        <w:tc>
          <w:tcPr>
            <w:tcW w:w="1074" w:type="dxa"/>
          </w:tcPr>
          <w:p w:rsidR="006E2B82" w:rsidRPr="00665916" w:rsidRDefault="006E2B82" w:rsidP="00542E6E">
            <w:pPr>
              <w:jc w:val="center"/>
            </w:pPr>
            <w:r>
              <w:t>170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9</w:t>
            </w:r>
          </w:p>
        </w:tc>
        <w:tc>
          <w:tcPr>
            <w:tcW w:w="881" w:type="dxa"/>
          </w:tcPr>
          <w:p w:rsidR="006E2B82" w:rsidRPr="00665916" w:rsidRDefault="006E2B82" w:rsidP="00542E6E">
            <w:r>
              <w:t>72</w:t>
            </w:r>
          </w:p>
        </w:tc>
      </w:tr>
      <w:tr w:rsidR="006E2B82" w:rsidRPr="00665916" w:rsidTr="00542E6E">
        <w:tc>
          <w:tcPr>
            <w:tcW w:w="2552" w:type="dxa"/>
          </w:tcPr>
          <w:p w:rsidR="006E2B82" w:rsidRPr="00406F22" w:rsidRDefault="006E2B82" w:rsidP="00542E6E">
            <w:r w:rsidRPr="00406F22">
              <w:t>8</w:t>
            </w:r>
            <w:r w:rsidRPr="00406F22">
              <w:rPr>
                <w:color w:val="000000"/>
                <w:shd w:val="clear" w:color="auto" w:fill="FFFFFF"/>
              </w:rPr>
              <w:t xml:space="preserve"> Трифонов Максим Владимирович</w:t>
            </w:r>
          </w:p>
        </w:tc>
        <w:tc>
          <w:tcPr>
            <w:tcW w:w="998" w:type="dxa"/>
          </w:tcPr>
          <w:p w:rsidR="006E2B82" w:rsidRPr="00406F22" w:rsidRDefault="006E2B82" w:rsidP="00542E6E">
            <w:pPr>
              <w:jc w:val="center"/>
            </w:pPr>
            <w:r>
              <w:t>4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30</w:t>
            </w:r>
          </w:p>
        </w:tc>
        <w:tc>
          <w:tcPr>
            <w:tcW w:w="1081" w:type="dxa"/>
          </w:tcPr>
          <w:p w:rsidR="006E2B82" w:rsidRPr="00406F22" w:rsidRDefault="006E2B82" w:rsidP="00542E6E">
            <w:pPr>
              <w:jc w:val="center"/>
            </w:pPr>
            <w:r>
              <w:t>153</w:t>
            </w:r>
          </w:p>
        </w:tc>
        <w:tc>
          <w:tcPr>
            <w:tcW w:w="1156" w:type="dxa"/>
          </w:tcPr>
          <w:p w:rsidR="006E2B82" w:rsidRPr="00406F22" w:rsidRDefault="006E2B82" w:rsidP="00542E6E">
            <w:pPr>
              <w:jc w:val="center"/>
            </w:pPr>
            <w:r>
              <w:t>6</w:t>
            </w:r>
          </w:p>
        </w:tc>
        <w:tc>
          <w:tcPr>
            <w:tcW w:w="854" w:type="dxa"/>
          </w:tcPr>
          <w:p w:rsidR="006E2B82" w:rsidRPr="00406F22" w:rsidRDefault="006E2B82" w:rsidP="00542E6E">
            <w:r>
              <w:t>73</w:t>
            </w:r>
          </w:p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Pr="00406F22" w:rsidRDefault="006E2B82" w:rsidP="00542E6E">
            <w:r w:rsidRPr="00406F22">
              <w:t>8</w:t>
            </w:r>
            <w:r w:rsidRPr="00406F22">
              <w:rPr>
                <w:color w:val="000000"/>
                <w:shd w:val="clear" w:color="auto" w:fill="FFFFFF"/>
              </w:rPr>
              <w:t xml:space="preserve"> Шугаева Дарья Руслановна</w:t>
            </w:r>
          </w:p>
        </w:tc>
        <w:tc>
          <w:tcPr>
            <w:tcW w:w="978" w:type="dxa"/>
          </w:tcPr>
          <w:p w:rsidR="006E2B82" w:rsidRPr="00665916" w:rsidRDefault="006E2B82" w:rsidP="00542E6E">
            <w:pPr>
              <w:jc w:val="center"/>
            </w:pPr>
            <w:r>
              <w:t>16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20</w:t>
            </w:r>
          </w:p>
        </w:tc>
        <w:tc>
          <w:tcPr>
            <w:tcW w:w="1074" w:type="dxa"/>
          </w:tcPr>
          <w:p w:rsidR="006E2B82" w:rsidRPr="00665916" w:rsidRDefault="006E2B82" w:rsidP="00542E6E">
            <w:pPr>
              <w:jc w:val="center"/>
            </w:pPr>
            <w:r>
              <w:t>168</w:t>
            </w:r>
          </w:p>
        </w:tc>
        <w:tc>
          <w:tcPr>
            <w:tcW w:w="1156" w:type="dxa"/>
          </w:tcPr>
          <w:p w:rsidR="006E2B82" w:rsidRPr="00665916" w:rsidRDefault="006E2B82" w:rsidP="00542E6E">
            <w:pPr>
              <w:jc w:val="center"/>
            </w:pPr>
            <w:r>
              <w:t>9</w:t>
            </w:r>
          </w:p>
        </w:tc>
        <w:tc>
          <w:tcPr>
            <w:tcW w:w="881" w:type="dxa"/>
          </w:tcPr>
          <w:p w:rsidR="006E2B82" w:rsidRPr="00665916" w:rsidRDefault="006E2B82" w:rsidP="00542E6E">
            <w:r>
              <w:t>81</w:t>
            </w:r>
          </w:p>
        </w:tc>
      </w:tr>
      <w:tr w:rsidR="006E2B82" w:rsidRPr="00665916" w:rsidTr="00542E6E">
        <w:tc>
          <w:tcPr>
            <w:tcW w:w="2552" w:type="dxa"/>
          </w:tcPr>
          <w:p w:rsidR="006E2B82" w:rsidRDefault="006E2B82" w:rsidP="00542E6E"/>
          <w:p w:rsidR="006E2B82" w:rsidRPr="00665916" w:rsidRDefault="006E2B82" w:rsidP="00542E6E">
            <w:r>
              <w:t>ИТОГО</w:t>
            </w:r>
          </w:p>
        </w:tc>
        <w:tc>
          <w:tcPr>
            <w:tcW w:w="998" w:type="dxa"/>
          </w:tcPr>
          <w:p w:rsidR="006E2B82" w:rsidRPr="00665916" w:rsidRDefault="006E2B82" w:rsidP="00542E6E"/>
        </w:tc>
        <w:tc>
          <w:tcPr>
            <w:tcW w:w="1156" w:type="dxa"/>
          </w:tcPr>
          <w:p w:rsidR="006E2B82" w:rsidRPr="00665916" w:rsidRDefault="006E2B82" w:rsidP="00542E6E"/>
        </w:tc>
        <w:tc>
          <w:tcPr>
            <w:tcW w:w="1081" w:type="dxa"/>
          </w:tcPr>
          <w:p w:rsidR="006E2B82" w:rsidRPr="00665916" w:rsidRDefault="006E2B82" w:rsidP="00542E6E"/>
        </w:tc>
        <w:tc>
          <w:tcPr>
            <w:tcW w:w="1156" w:type="dxa"/>
          </w:tcPr>
          <w:p w:rsidR="006E2B82" w:rsidRPr="00665916" w:rsidRDefault="006E2B82" w:rsidP="00542E6E"/>
        </w:tc>
        <w:tc>
          <w:tcPr>
            <w:tcW w:w="854" w:type="dxa"/>
          </w:tcPr>
          <w:p w:rsidR="006E2B82" w:rsidRPr="00665916" w:rsidRDefault="006E2B82" w:rsidP="00542E6E">
            <w:r>
              <w:t>762</w:t>
            </w:r>
          </w:p>
        </w:tc>
        <w:tc>
          <w:tcPr>
            <w:tcW w:w="506" w:type="dxa"/>
          </w:tcPr>
          <w:p w:rsidR="006E2B82" w:rsidRPr="00665916" w:rsidRDefault="006E2B82" w:rsidP="00542E6E"/>
        </w:tc>
        <w:tc>
          <w:tcPr>
            <w:tcW w:w="2267" w:type="dxa"/>
          </w:tcPr>
          <w:p w:rsidR="006E2B82" w:rsidRDefault="006E2B82" w:rsidP="00542E6E"/>
          <w:p w:rsidR="006E2B82" w:rsidRPr="00665916" w:rsidRDefault="006E2B82" w:rsidP="00542E6E">
            <w:r>
              <w:t>ИТОГО</w:t>
            </w:r>
          </w:p>
        </w:tc>
        <w:tc>
          <w:tcPr>
            <w:tcW w:w="978" w:type="dxa"/>
          </w:tcPr>
          <w:p w:rsidR="006E2B82" w:rsidRPr="00665916" w:rsidRDefault="006E2B82" w:rsidP="00542E6E"/>
        </w:tc>
        <w:tc>
          <w:tcPr>
            <w:tcW w:w="1156" w:type="dxa"/>
          </w:tcPr>
          <w:p w:rsidR="006E2B82" w:rsidRPr="00665916" w:rsidRDefault="006E2B82" w:rsidP="00542E6E"/>
        </w:tc>
        <w:tc>
          <w:tcPr>
            <w:tcW w:w="1074" w:type="dxa"/>
          </w:tcPr>
          <w:p w:rsidR="006E2B82" w:rsidRPr="00665916" w:rsidRDefault="006E2B82" w:rsidP="00542E6E"/>
        </w:tc>
        <w:tc>
          <w:tcPr>
            <w:tcW w:w="1156" w:type="dxa"/>
          </w:tcPr>
          <w:p w:rsidR="006E2B82" w:rsidRPr="00665916" w:rsidRDefault="006E2B82" w:rsidP="00542E6E"/>
        </w:tc>
        <w:tc>
          <w:tcPr>
            <w:tcW w:w="881" w:type="dxa"/>
          </w:tcPr>
          <w:p w:rsidR="006E2B82" w:rsidRPr="00665916" w:rsidRDefault="006E2B82" w:rsidP="00542E6E">
            <w:r>
              <w:t>616</w:t>
            </w:r>
          </w:p>
        </w:tc>
      </w:tr>
      <w:tr w:rsidR="006E2B82" w:rsidTr="00542E6E">
        <w:tblPrEx>
          <w:tblLook w:val="0000"/>
        </w:tblPrEx>
        <w:trPr>
          <w:trHeight w:val="294"/>
        </w:trPr>
        <w:tc>
          <w:tcPr>
            <w:tcW w:w="15815" w:type="dxa"/>
            <w:gridSpan w:val="13"/>
          </w:tcPr>
          <w:p w:rsidR="006E2B82" w:rsidRDefault="006E2B82" w:rsidP="00542E6E">
            <w:pPr>
              <w:ind w:left="108"/>
              <w:jc w:val="center"/>
            </w:pPr>
            <w:r>
              <w:t>ВСЕГО: 1378 баллов.</w:t>
            </w:r>
          </w:p>
        </w:tc>
      </w:tr>
    </w:tbl>
    <w:p w:rsidR="006E2B82" w:rsidRDefault="006E2B82"/>
    <w:sectPr w:rsidR="006E2B82" w:rsidSect="00406F22">
      <w:pgSz w:w="16838" w:h="11906" w:orient="landscape"/>
      <w:pgMar w:top="426" w:right="1134" w:bottom="85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775"/>
    <w:rsid w:val="000211B3"/>
    <w:rsid w:val="000745F4"/>
    <w:rsid w:val="0008096F"/>
    <w:rsid w:val="000F5190"/>
    <w:rsid w:val="00132A79"/>
    <w:rsid w:val="00161861"/>
    <w:rsid w:val="00215C29"/>
    <w:rsid w:val="002641B8"/>
    <w:rsid w:val="0026566C"/>
    <w:rsid w:val="00286560"/>
    <w:rsid w:val="00291109"/>
    <w:rsid w:val="002D3DAB"/>
    <w:rsid w:val="002F5399"/>
    <w:rsid w:val="00372690"/>
    <w:rsid w:val="00380775"/>
    <w:rsid w:val="003A6737"/>
    <w:rsid w:val="00406F22"/>
    <w:rsid w:val="00450059"/>
    <w:rsid w:val="004B2029"/>
    <w:rsid w:val="004D5834"/>
    <w:rsid w:val="00526D28"/>
    <w:rsid w:val="00542E6E"/>
    <w:rsid w:val="0061603C"/>
    <w:rsid w:val="006267FA"/>
    <w:rsid w:val="00665916"/>
    <w:rsid w:val="00690319"/>
    <w:rsid w:val="006C3B96"/>
    <w:rsid w:val="006E2B82"/>
    <w:rsid w:val="007476B0"/>
    <w:rsid w:val="00750834"/>
    <w:rsid w:val="00977F39"/>
    <w:rsid w:val="00993BB7"/>
    <w:rsid w:val="00A16AC0"/>
    <w:rsid w:val="00A23AA8"/>
    <w:rsid w:val="00A72A86"/>
    <w:rsid w:val="00A7790A"/>
    <w:rsid w:val="00AC61C1"/>
    <w:rsid w:val="00AC7D07"/>
    <w:rsid w:val="00B618CA"/>
    <w:rsid w:val="00B75487"/>
    <w:rsid w:val="00BA4430"/>
    <w:rsid w:val="00BE2A60"/>
    <w:rsid w:val="00C0445D"/>
    <w:rsid w:val="00C52EC4"/>
    <w:rsid w:val="00D873A3"/>
    <w:rsid w:val="00D87699"/>
    <w:rsid w:val="00DE356B"/>
    <w:rsid w:val="00E015C7"/>
    <w:rsid w:val="00F26843"/>
    <w:rsid w:val="00F6578C"/>
    <w:rsid w:val="00F96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9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B618C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6578C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1</Pages>
  <Words>177</Words>
  <Characters>1012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Admin</cp:lastModifiedBy>
  <cp:revision>10</cp:revision>
  <dcterms:created xsi:type="dcterms:W3CDTF">2017-02-22T12:33:00Z</dcterms:created>
  <dcterms:modified xsi:type="dcterms:W3CDTF">2019-02-20T18:41:00Z</dcterms:modified>
</cp:coreProperties>
</file>